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786AA8" w:rsidRPr="00E678C3" w:rsidTr="00C943F0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786AA8" w:rsidRPr="008D329F" w:rsidRDefault="00786AA8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786AA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A</w:t>
            </w:r>
            <w:r w:rsidR="00E678C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  <w:r w:rsidR="00E678C3" w:rsidRPr="00E678C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6813E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Μελάνια εκτυπωτών  (</w:t>
            </w:r>
            <w:proofErr w:type="spellStart"/>
            <w:r w:rsidRPr="006813E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Toner</w:t>
            </w:r>
            <w:proofErr w:type="spellEnd"/>
            <w:r w:rsidRPr="006813E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μαύρο </w:t>
            </w:r>
            <w:proofErr w:type="spellStart"/>
            <w:r w:rsidRPr="006813E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συμβατο</w:t>
            </w:r>
            <w:proofErr w:type="spellEnd"/>
            <w:r w:rsidRPr="006813E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με </w:t>
            </w:r>
            <w:proofErr w:type="spellStart"/>
            <w:r w:rsidRPr="006813E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Lexmark</w:t>
            </w:r>
            <w:proofErr w:type="spellEnd"/>
            <w:r w:rsidRPr="006813E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MB2236ADW)</w:t>
            </w:r>
          </w:p>
        </w:tc>
      </w:tr>
      <w:tr w:rsidR="00786AA8" w:rsidRPr="008D329F" w:rsidTr="00C943F0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786AA8" w:rsidRPr="008D329F" w:rsidRDefault="00786AA8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786AA8" w:rsidRPr="008D329F" w:rsidRDefault="00786AA8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786AA8" w:rsidRPr="008D329F" w:rsidRDefault="00786AA8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786AA8" w:rsidRPr="008D329F" w:rsidRDefault="00786AA8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786AA8" w:rsidRPr="008D329F" w:rsidRDefault="00786AA8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786AA8" w:rsidRPr="008D329F" w:rsidTr="00C943F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86AA8" w:rsidRPr="008D329F" w:rsidRDefault="00786AA8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786AA8" w:rsidRPr="008D329F" w:rsidRDefault="00786AA8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86AA8" w:rsidRPr="008D329F" w:rsidRDefault="00786AA8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86AA8" w:rsidRPr="008D329F" w:rsidRDefault="00786AA8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86AA8" w:rsidRPr="008D329F" w:rsidRDefault="00786AA8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786AA8" w:rsidRPr="008D329F" w:rsidTr="00C943F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86AA8" w:rsidRPr="008D329F" w:rsidRDefault="00786AA8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786AA8" w:rsidRPr="008D329F" w:rsidRDefault="00786AA8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86AA8" w:rsidRPr="008D329F" w:rsidRDefault="00786AA8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86AA8" w:rsidRPr="008D329F" w:rsidRDefault="00786AA8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86AA8" w:rsidRPr="008D329F" w:rsidRDefault="00786AA8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786AA8" w:rsidRPr="008D329F" w:rsidTr="00C943F0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86AA8" w:rsidRPr="008D329F" w:rsidRDefault="00786AA8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86AA8" w:rsidRPr="008D329F" w:rsidRDefault="00786AA8" w:rsidP="00C943F0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813E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Απόδοση Σελίδων: Έως 1.200 σελίδες (με κάλυψη 5%)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86AA8" w:rsidRPr="008D329F" w:rsidRDefault="00786AA8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86AA8" w:rsidRPr="008D329F" w:rsidRDefault="00786AA8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86AA8" w:rsidRPr="008D329F" w:rsidRDefault="00786AA8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786AA8" w:rsidRPr="008D329F" w:rsidTr="00C943F0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86AA8" w:rsidRPr="008D329F" w:rsidRDefault="00786AA8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86AA8" w:rsidRPr="006D58EC" w:rsidRDefault="00786AA8" w:rsidP="00C943F0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6813E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Chip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6813E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ενσωματωμένο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86AA8" w:rsidRPr="008D329F" w:rsidRDefault="00786AA8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86AA8" w:rsidRPr="008D329F" w:rsidRDefault="00786AA8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86AA8" w:rsidRPr="008D329F" w:rsidRDefault="00786AA8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786AA8" w:rsidRPr="008D329F" w:rsidTr="00C943F0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86AA8" w:rsidRPr="008D329F" w:rsidRDefault="00786AA8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86AA8" w:rsidRPr="006813E1" w:rsidRDefault="00786AA8" w:rsidP="00C943F0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813E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Πιστοποιήσεις: ISO 9001 γι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α </w:t>
            </w:r>
            <w:r w:rsidRPr="006813E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διασφάλιση ποιότητας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86AA8" w:rsidRPr="008D329F" w:rsidRDefault="00786AA8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86AA8" w:rsidRPr="008D329F" w:rsidRDefault="00786AA8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86AA8" w:rsidRPr="008D329F" w:rsidRDefault="00786AA8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786AA8" w:rsidRPr="008D329F" w:rsidTr="00C943F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86AA8" w:rsidRPr="008D329F" w:rsidRDefault="00786AA8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86AA8" w:rsidRPr="006D58EC" w:rsidRDefault="00786AA8" w:rsidP="00C943F0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6813E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Χρώμα </w:t>
            </w:r>
            <w:proofErr w:type="spellStart"/>
            <w:r w:rsidRPr="006813E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Black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86AA8" w:rsidRPr="008D329F" w:rsidRDefault="00786AA8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86AA8" w:rsidRPr="008D329F" w:rsidRDefault="00786AA8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86AA8" w:rsidRPr="008D329F" w:rsidRDefault="00786AA8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786AA8" w:rsidRPr="008D329F" w:rsidTr="00C943F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86AA8" w:rsidRPr="008D329F" w:rsidRDefault="00786AA8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786AA8" w:rsidRPr="008D329F" w:rsidRDefault="00786AA8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86AA8" w:rsidRPr="006813E1" w:rsidRDefault="00786AA8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86AA8" w:rsidRPr="008D329F" w:rsidRDefault="00786AA8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86AA8" w:rsidRPr="008D329F" w:rsidRDefault="00786AA8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F039E" w:rsidRDefault="005F039E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6F3DA0" w:rsidRPr="00E678C3" w:rsidTr="00C943F0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6F3DA0" w:rsidRPr="008D329F" w:rsidRDefault="006F3DA0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A86A6A" w:rsidRPr="00E678C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A86A6A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A</w:t>
            </w:r>
            <w:r w:rsidR="00E678C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45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2429ED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Drum</w:t>
            </w:r>
            <w:proofErr w:type="spellEnd"/>
            <w:r w:rsidRPr="002429ED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2429ED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unit</w:t>
            </w:r>
            <w:proofErr w:type="spellEnd"/>
            <w:r w:rsidRPr="002429ED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μαύρο για εκτύπωση συμβατό με </w:t>
            </w:r>
            <w:proofErr w:type="spellStart"/>
            <w:r w:rsidRPr="002429ED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xerox</w:t>
            </w:r>
            <w:proofErr w:type="spellEnd"/>
            <w:r w:rsidRPr="002429ED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B215</w:t>
            </w:r>
          </w:p>
        </w:tc>
      </w:tr>
      <w:tr w:rsidR="006F3DA0" w:rsidRPr="008D329F" w:rsidTr="00C943F0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6F3DA0" w:rsidRPr="008D329F" w:rsidRDefault="006F3DA0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6F3DA0" w:rsidRPr="008D329F" w:rsidRDefault="006F3DA0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6F3DA0" w:rsidRPr="008D329F" w:rsidRDefault="006F3DA0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6F3DA0" w:rsidRPr="008D329F" w:rsidRDefault="006F3DA0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6F3DA0" w:rsidRPr="008D329F" w:rsidRDefault="006F3DA0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6F3DA0" w:rsidRPr="008D329F" w:rsidTr="00C943F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6F3DA0" w:rsidRPr="008D329F" w:rsidRDefault="006F3DA0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6F3DA0" w:rsidRPr="008D329F" w:rsidRDefault="006F3DA0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6F3DA0" w:rsidRPr="008D329F" w:rsidRDefault="006F3DA0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F3DA0" w:rsidRPr="008D329F" w:rsidRDefault="006F3DA0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F3DA0" w:rsidRPr="008D329F" w:rsidRDefault="006F3DA0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6F3DA0" w:rsidRPr="008D329F" w:rsidTr="00C943F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6F3DA0" w:rsidRPr="008D329F" w:rsidRDefault="006F3DA0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6F3DA0" w:rsidRPr="008D329F" w:rsidRDefault="006F3DA0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6F3DA0" w:rsidRPr="008D329F" w:rsidRDefault="006F3DA0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F3DA0" w:rsidRPr="008D329F" w:rsidRDefault="006F3DA0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F3DA0" w:rsidRPr="008D329F" w:rsidRDefault="006F3DA0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F3DA0" w:rsidRPr="008D329F" w:rsidTr="00C943F0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F3DA0" w:rsidRPr="008D329F" w:rsidRDefault="006F3DA0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F3DA0" w:rsidRPr="008D329F" w:rsidRDefault="006F3DA0" w:rsidP="00C943F0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</w:t>
            </w:r>
            <w:r w:rsidRPr="002429E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υμβατό με εκτυπωτή </w:t>
            </w:r>
            <w:proofErr w:type="spellStart"/>
            <w:r w:rsidRPr="002429E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xerox</w:t>
            </w:r>
            <w:proofErr w:type="spellEnd"/>
            <w:r w:rsidRPr="002429E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B215.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F3DA0" w:rsidRPr="008D329F" w:rsidRDefault="006F3DA0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F3DA0" w:rsidRPr="008D329F" w:rsidRDefault="006F3DA0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F3DA0" w:rsidRPr="008D329F" w:rsidRDefault="006F3DA0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F3DA0" w:rsidRPr="0029668C" w:rsidTr="00C943F0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F3DA0" w:rsidRPr="008D329F" w:rsidRDefault="006F3DA0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F3DA0" w:rsidRPr="006D58EC" w:rsidRDefault="006F3DA0" w:rsidP="00C943F0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</w:t>
            </w:r>
            <w:r w:rsidRPr="002429E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έγιστο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ς</w:t>
            </w:r>
            <w:r w:rsidRPr="002429E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αριθμό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ς</w:t>
            </w:r>
            <w:r w:rsidRPr="002429E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σελίδων εκτύπωσης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2429E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10.000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F3DA0" w:rsidRPr="008D329F" w:rsidRDefault="006F3DA0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F3DA0" w:rsidRPr="008D329F" w:rsidRDefault="006F3DA0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9668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F3DA0" w:rsidRPr="008D329F" w:rsidRDefault="006F3DA0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9668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6F3DA0" w:rsidRPr="004E5B1A" w:rsidTr="00C943F0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F3DA0" w:rsidRPr="008D329F" w:rsidRDefault="006F3DA0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F3DA0" w:rsidRPr="00AB650B" w:rsidRDefault="006F3DA0" w:rsidP="00C943F0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429E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μην είναι ανακατασκευασμένο.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F3DA0" w:rsidRPr="008D329F" w:rsidRDefault="006F3DA0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F3DA0" w:rsidRPr="008D329F" w:rsidRDefault="006F3DA0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F3DA0" w:rsidRPr="008D329F" w:rsidRDefault="006F3DA0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6F3DA0" w:rsidRPr="008D329F" w:rsidTr="00C943F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F3DA0" w:rsidRPr="008D329F" w:rsidRDefault="006F3DA0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F3DA0" w:rsidRPr="008D329F" w:rsidRDefault="006F3DA0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F3DA0" w:rsidRPr="006D58EC" w:rsidRDefault="006F3DA0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F3DA0" w:rsidRPr="008D329F" w:rsidRDefault="006F3DA0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F3DA0" w:rsidRPr="008D329F" w:rsidRDefault="006F3DA0" w:rsidP="00C943F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6F3DA0" w:rsidRDefault="006F3DA0">
      <w:bookmarkStart w:id="0" w:name="_GoBack"/>
      <w:bookmarkEnd w:id="0"/>
    </w:p>
    <w:sectPr w:rsidR="006F3DA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A04"/>
    <w:rsid w:val="00064A04"/>
    <w:rsid w:val="005F039E"/>
    <w:rsid w:val="006F3DA0"/>
    <w:rsid w:val="00786AA8"/>
    <w:rsid w:val="00A86A6A"/>
    <w:rsid w:val="00E6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0CFBD"/>
  <w15:chartTrackingRefBased/>
  <w15:docId w15:val="{7B9E23D7-BB8A-4AC8-BA3D-EFBE118A0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AA8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D6160B9F</Template>
  <TotalTime>2</TotalTime>
  <Pages>1</Pages>
  <Words>114</Words>
  <Characters>616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CHATZIGIANNIS KONSTANTINOS</cp:lastModifiedBy>
  <cp:revision>5</cp:revision>
  <dcterms:created xsi:type="dcterms:W3CDTF">2025-10-30T10:33:00Z</dcterms:created>
  <dcterms:modified xsi:type="dcterms:W3CDTF">2025-10-30T12:11:00Z</dcterms:modified>
</cp:coreProperties>
</file>